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D3" w:rsidRDefault="00BB50D3" w:rsidP="00255229">
      <w:pPr>
        <w:jc w:val="center"/>
        <w:rPr>
          <w:lang w:val="uk-UA"/>
        </w:rPr>
      </w:pPr>
      <w:r w:rsidRPr="004B5AA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BB50D3" w:rsidRPr="006C5380" w:rsidRDefault="00BB50D3" w:rsidP="00255229">
      <w:pPr>
        <w:jc w:val="center"/>
        <w:rPr>
          <w:rFonts w:cs="Tahoma"/>
          <w:b/>
          <w:sz w:val="28"/>
          <w:szCs w:val="28"/>
          <w:lang w:val="uk-UA"/>
        </w:rPr>
      </w:pPr>
    </w:p>
    <w:p w:rsidR="00BB50D3" w:rsidRDefault="00BB50D3" w:rsidP="0025522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BB50D3" w:rsidRDefault="00BB50D3" w:rsidP="0025522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B50D3" w:rsidRDefault="00BB50D3" w:rsidP="0025522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BB50D3" w:rsidRDefault="00BB50D3" w:rsidP="00255229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B50D3" w:rsidRDefault="00BB50D3" w:rsidP="00255229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B50D3" w:rsidRDefault="00BB50D3" w:rsidP="00255229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BB50D3" w:rsidRPr="00DE7E3D" w:rsidRDefault="00BB50D3" w:rsidP="00255229">
      <w:pPr>
        <w:rPr>
          <w:lang w:val="uk-UA"/>
        </w:rPr>
      </w:pPr>
      <w:r>
        <w:rPr>
          <w:lang w:val="uk-UA"/>
        </w:rPr>
        <w:t xml:space="preserve">26 квітня  2021 р.                                                                                                       </w:t>
      </w:r>
      <w:r>
        <w:t>№</w:t>
      </w:r>
      <w:r>
        <w:rPr>
          <w:lang w:val="uk-UA"/>
        </w:rPr>
        <w:t xml:space="preserve">  128-к</w:t>
      </w:r>
    </w:p>
    <w:p w:rsidR="00BB50D3" w:rsidRDefault="00BB50D3" w:rsidP="00255229"/>
    <w:p w:rsidR="00BB50D3" w:rsidRPr="00C2316E" w:rsidRDefault="00BB50D3" w:rsidP="00255229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Делі-Стоянової А.Ю. на посаду </w:t>
      </w:r>
    </w:p>
    <w:p w:rsidR="00BB50D3" w:rsidRPr="00282690" w:rsidRDefault="00BB50D3" w:rsidP="00255229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головного спеціаліста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юридичного відділу  </w:t>
      </w: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 міської ради</w:t>
      </w:r>
    </w:p>
    <w:p w:rsidR="00BB50D3" w:rsidRDefault="00BB50D3" w:rsidP="00255229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B50D3" w:rsidRDefault="00BB50D3" w:rsidP="00255229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статі 10,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витягу з протоколу конкурсної комісії від 26 квітня 2021 року №03,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Делі-Стоянової А.Ю.:</w:t>
      </w:r>
    </w:p>
    <w:p w:rsidR="00BB50D3" w:rsidRDefault="00BB50D3" w:rsidP="00255229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B50D3" w:rsidRPr="00303996" w:rsidRDefault="00BB50D3" w:rsidP="00255229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 Делі - Стоянову Анастасію Юріївну  за результатами  конкурсу  на посаду головного спеціаліста юридичного відділу  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27 квітня 2021 року із  збереженням </w:t>
      </w:r>
      <w:r w:rsidRPr="00CE44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рангу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посадової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особи місцевого самоврядування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 межах  7 категорії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:rsidR="00BB50D3" w:rsidRDefault="00BB50D3" w:rsidP="00255229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Встановити Делі-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Стояновій А.Ю.  посадовий окла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 згідно зі  штатним  розписом.</w:t>
      </w:r>
    </w:p>
    <w:p w:rsidR="00BB50D3" w:rsidRPr="00255229" w:rsidRDefault="00BB50D3" w:rsidP="00255229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таким, що втратили чинність з 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7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року:</w:t>
      </w:r>
    </w:p>
    <w:p w:rsidR="00BB50D3" w:rsidRDefault="00BB50D3" w:rsidP="00255229">
      <w:pPr>
        <w:pStyle w:val="HTMLPreformatted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розпорядження Арцизького міського голови від 13 січня 2021 року №24-к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укладання контракту з Делі-Стояновою А.Ю про проходження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служби з випробувальним строком на три місяці на період карантину, установленого з метою запобігання поширенню на території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короно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вірусом SARS-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:rsidR="00BB50D3" w:rsidRPr="00255229" w:rsidRDefault="00BB50D3" w:rsidP="00CE2191">
      <w:pPr>
        <w:pStyle w:val="HTMLPreformatted"/>
        <w:shd w:val="clear" w:color="auto" w:fill="FFFFFF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B50D3" w:rsidRPr="00255229" w:rsidRDefault="00BB50D3" w:rsidP="00255229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</w:t>
      </w:r>
      <w:r w:rsidRPr="00255229">
        <w:rPr>
          <w:bCs/>
          <w:color w:val="000000"/>
          <w:sz w:val="28"/>
          <w:szCs w:val="28"/>
          <w:lang w:val="uk-UA"/>
        </w:rPr>
        <w:t>онтракт, укладений між Арцизькою міською радою    в особі міського голови  Парпу</w:t>
      </w:r>
      <w:r>
        <w:rPr>
          <w:bCs/>
          <w:color w:val="000000"/>
          <w:sz w:val="28"/>
          <w:szCs w:val="28"/>
          <w:lang w:val="uk-UA"/>
        </w:rPr>
        <w:t>ланського С.А.  та громадянкою</w:t>
      </w:r>
      <w:r w:rsidRPr="00255229">
        <w:rPr>
          <w:bCs/>
          <w:color w:val="000000"/>
          <w:sz w:val="28"/>
          <w:szCs w:val="28"/>
          <w:lang w:val="uk-UA"/>
        </w:rPr>
        <w:t xml:space="preserve">  України  </w:t>
      </w:r>
      <w:r>
        <w:rPr>
          <w:bCs/>
          <w:color w:val="000000"/>
          <w:sz w:val="28"/>
          <w:szCs w:val="28"/>
          <w:lang w:val="uk-UA"/>
        </w:rPr>
        <w:t>Делі-Стояновою Анастасією Юріївною</w:t>
      </w:r>
      <w:r w:rsidRPr="00255229">
        <w:rPr>
          <w:bCs/>
          <w:color w:val="000000"/>
          <w:sz w:val="28"/>
          <w:szCs w:val="28"/>
          <w:lang w:val="uk-UA"/>
        </w:rPr>
        <w:t xml:space="preserve">  від  </w:t>
      </w:r>
      <w:r>
        <w:rPr>
          <w:bCs/>
          <w:color w:val="000000"/>
          <w:sz w:val="28"/>
          <w:szCs w:val="28"/>
          <w:lang w:val="uk-UA"/>
        </w:rPr>
        <w:t>15</w:t>
      </w:r>
      <w:r w:rsidRPr="00255229">
        <w:rPr>
          <w:bCs/>
          <w:color w:val="000000"/>
          <w:sz w:val="28"/>
          <w:szCs w:val="28"/>
          <w:lang w:val="uk-UA"/>
        </w:rPr>
        <w:t xml:space="preserve"> січня  2021 року.</w:t>
      </w:r>
    </w:p>
    <w:p w:rsidR="00BB50D3" w:rsidRDefault="00BB50D3" w:rsidP="00255229">
      <w:pPr>
        <w:pStyle w:val="HTMLPreformatted"/>
        <w:shd w:val="clear" w:color="auto" w:fill="FFFFFF"/>
        <w:spacing w:line="276" w:lineRule="auto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B50D3" w:rsidRPr="002024BF" w:rsidRDefault="00BB50D3" w:rsidP="00255229">
      <w:pPr>
        <w:pStyle w:val="HTMLPreformatted"/>
        <w:shd w:val="clear" w:color="auto" w:fill="FFFFFF"/>
        <w:spacing w:line="276" w:lineRule="auto"/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B50D3" w:rsidRPr="00E14671" w:rsidRDefault="00BB50D3" w:rsidP="00255229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BB50D3" w:rsidRDefault="00BB50D3" w:rsidP="00255229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B50D3" w:rsidRPr="00670933" w:rsidRDefault="00BB50D3" w:rsidP="00255229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B50D3" w:rsidRDefault="00BB50D3" w:rsidP="00255229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BB50D3" w:rsidRDefault="00BB50D3" w:rsidP="00255229"/>
    <w:p w:rsidR="00BB50D3" w:rsidRDefault="00BB50D3" w:rsidP="00255229"/>
    <w:p w:rsidR="00BB50D3" w:rsidRDefault="00BB50D3" w:rsidP="00255229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А.Делі-Стоянова</w:t>
      </w: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Pr="00E96A52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B50D3" w:rsidRPr="00E96A52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26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128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BB50D3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Pr="0069371C" w:rsidRDefault="00BB50D3" w:rsidP="00255229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Делі-Стоянової А.Ю.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головного спеціаліста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юридичного відділу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 міської ради</w:t>
      </w:r>
    </w:p>
    <w:p w:rsidR="00BB50D3" w:rsidRDefault="00BB50D3" w:rsidP="00255229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B50D3" w:rsidRPr="00A84420" w:rsidRDefault="00BB50D3" w:rsidP="0025522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B50D3" w:rsidRPr="00CF77D5" w:rsidRDefault="00BB50D3" w:rsidP="00255229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BB50D3" w:rsidRDefault="00BB50D3" w:rsidP="002552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Default="00BB50D3" w:rsidP="00255229">
      <w:pPr>
        <w:rPr>
          <w:sz w:val="28"/>
          <w:szCs w:val="28"/>
          <w:lang w:val="uk-UA"/>
        </w:rPr>
      </w:pPr>
    </w:p>
    <w:p w:rsidR="00BB50D3" w:rsidRPr="00E05F39" w:rsidRDefault="00BB50D3" w:rsidP="00255229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BB50D3" w:rsidRPr="00E05F39" w:rsidRDefault="00BB50D3" w:rsidP="00255229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BB50D3" w:rsidRPr="00E05F39" w:rsidRDefault="00BB50D3" w:rsidP="00255229">
      <w:pPr>
        <w:rPr>
          <w:sz w:val="28"/>
          <w:szCs w:val="28"/>
          <w:lang w:val="uk-UA"/>
        </w:rPr>
      </w:pPr>
    </w:p>
    <w:p w:rsidR="00BB50D3" w:rsidRPr="00A84420" w:rsidRDefault="00BB50D3" w:rsidP="00255229">
      <w:pPr>
        <w:rPr>
          <w:lang w:val="uk-UA"/>
        </w:rPr>
      </w:pPr>
    </w:p>
    <w:p w:rsidR="00BB50D3" w:rsidRDefault="00BB50D3" w:rsidP="00255229"/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Default="00BB50D3" w:rsidP="00255229">
      <w:pPr>
        <w:rPr>
          <w:lang w:val="uk-UA"/>
        </w:rPr>
      </w:pPr>
    </w:p>
    <w:p w:rsidR="00BB50D3" w:rsidRPr="00AC24EA" w:rsidRDefault="00BB50D3" w:rsidP="00255229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BB50D3" w:rsidRDefault="00BB50D3" w:rsidP="00255229">
      <w:pPr>
        <w:rPr>
          <w:lang w:val="uk-UA"/>
        </w:rPr>
      </w:pPr>
    </w:p>
    <w:p w:rsidR="00BB50D3" w:rsidRPr="00D22F78" w:rsidRDefault="00BB50D3" w:rsidP="00255229">
      <w:pPr>
        <w:rPr>
          <w:sz w:val="28"/>
          <w:szCs w:val="28"/>
          <w:lang w:val="uk-UA"/>
        </w:rPr>
      </w:pPr>
    </w:p>
    <w:p w:rsidR="00BB50D3" w:rsidRPr="001E630A" w:rsidRDefault="00BB50D3" w:rsidP="00255229">
      <w:pPr>
        <w:rPr>
          <w:lang w:val="uk-UA"/>
        </w:rPr>
      </w:pPr>
    </w:p>
    <w:p w:rsidR="00BB50D3" w:rsidRPr="00282690" w:rsidRDefault="00BB50D3" w:rsidP="00255229">
      <w:pPr>
        <w:rPr>
          <w:lang w:val="uk-UA"/>
        </w:rPr>
      </w:pPr>
    </w:p>
    <w:p w:rsidR="00BB50D3" w:rsidRPr="00343C07" w:rsidRDefault="00BB50D3" w:rsidP="00255229">
      <w:pPr>
        <w:rPr>
          <w:lang w:val="uk-UA"/>
        </w:rPr>
      </w:pPr>
    </w:p>
    <w:p w:rsidR="00BB50D3" w:rsidRPr="00EE52F7" w:rsidRDefault="00BB50D3" w:rsidP="00255229">
      <w:pPr>
        <w:rPr>
          <w:lang w:val="uk-UA"/>
        </w:rPr>
      </w:pPr>
    </w:p>
    <w:p w:rsidR="00BB50D3" w:rsidRPr="00255229" w:rsidRDefault="00BB50D3">
      <w:pPr>
        <w:rPr>
          <w:lang w:val="uk-UA"/>
        </w:rPr>
      </w:pPr>
    </w:p>
    <w:sectPr w:rsidR="00BB50D3" w:rsidRPr="00255229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">
    <w:nsid w:val="6CE13B2A"/>
    <w:multiLevelType w:val="hybridMultilevel"/>
    <w:tmpl w:val="1B20DF86"/>
    <w:lvl w:ilvl="0" w:tplc="C84ED272">
      <w:start w:val="2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5229"/>
    <w:rsid w:val="00060CEB"/>
    <w:rsid w:val="001E630A"/>
    <w:rsid w:val="002024BF"/>
    <w:rsid w:val="00255229"/>
    <w:rsid w:val="00282690"/>
    <w:rsid w:val="003010A8"/>
    <w:rsid w:val="00303996"/>
    <w:rsid w:val="00342C9C"/>
    <w:rsid w:val="00343BC6"/>
    <w:rsid w:val="00343C07"/>
    <w:rsid w:val="004B5AA3"/>
    <w:rsid w:val="00670933"/>
    <w:rsid w:val="0069371C"/>
    <w:rsid w:val="006C5380"/>
    <w:rsid w:val="007735AB"/>
    <w:rsid w:val="007842CD"/>
    <w:rsid w:val="009D29DA"/>
    <w:rsid w:val="009F265C"/>
    <w:rsid w:val="00A84420"/>
    <w:rsid w:val="00AC24EA"/>
    <w:rsid w:val="00BB50D3"/>
    <w:rsid w:val="00C2316E"/>
    <w:rsid w:val="00C8264F"/>
    <w:rsid w:val="00CE2191"/>
    <w:rsid w:val="00CE443C"/>
    <w:rsid w:val="00CF77D5"/>
    <w:rsid w:val="00D22F78"/>
    <w:rsid w:val="00DE7E3D"/>
    <w:rsid w:val="00E05F39"/>
    <w:rsid w:val="00E14671"/>
    <w:rsid w:val="00E96A52"/>
    <w:rsid w:val="00EE456A"/>
    <w:rsid w:val="00EE52F7"/>
    <w:rsid w:val="00F10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229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255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55229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25522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255229"/>
    <w:rPr>
      <w:lang w:eastAsia="en-US"/>
    </w:rPr>
  </w:style>
  <w:style w:type="paragraph" w:styleId="ListParagraph">
    <w:name w:val="List Paragraph"/>
    <w:basedOn w:val="Normal"/>
    <w:uiPriority w:val="99"/>
    <w:qFormat/>
    <w:rsid w:val="00255229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55229"/>
    <w:pPr>
      <w:widowControl/>
      <w:jc w:val="center"/>
    </w:pPr>
    <w:rPr>
      <w:rFonts w:eastAsia="Times New Roman"/>
      <w:sz w:val="32"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5522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E2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2191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351</Words>
  <Characters>2004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2021-04-26T09:48:00Z</cp:lastPrinted>
  <dcterms:created xsi:type="dcterms:W3CDTF">2021-04-22T12:58:00Z</dcterms:created>
  <dcterms:modified xsi:type="dcterms:W3CDTF">2022-01-10T10:00:00Z</dcterms:modified>
</cp:coreProperties>
</file>